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6BC" w:rsidRDefault="002356BC" w:rsidP="005E4AEC"/>
    <w:tbl>
      <w:tblPr>
        <w:tblW w:w="9373" w:type="dxa"/>
        <w:tblCellMar>
          <w:left w:w="0" w:type="dxa"/>
          <w:right w:w="0" w:type="dxa"/>
        </w:tblCellMar>
        <w:tblLook w:val="00A0"/>
      </w:tblPr>
      <w:tblGrid>
        <w:gridCol w:w="172"/>
        <w:gridCol w:w="3566"/>
        <w:gridCol w:w="2331"/>
        <w:gridCol w:w="1936"/>
        <w:gridCol w:w="171"/>
        <w:gridCol w:w="171"/>
        <w:gridCol w:w="171"/>
        <w:gridCol w:w="171"/>
        <w:gridCol w:w="171"/>
        <w:gridCol w:w="171"/>
        <w:gridCol w:w="171"/>
        <w:gridCol w:w="171"/>
      </w:tblGrid>
      <w:tr w:rsidR="002356BC" w:rsidRPr="00E81927" w:rsidTr="005E4AEC">
        <w:trPr>
          <w:trHeight w:val="315"/>
        </w:trPr>
        <w:tc>
          <w:tcPr>
            <w:tcW w:w="0" w:type="auto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E81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192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Протокол школьного этапа ВОШ/ РОШ 2017-2018 учебного года</w:t>
            </w:r>
          </w:p>
        </w:tc>
      </w:tr>
      <w:tr w:rsidR="002356BC" w:rsidRPr="00E81927" w:rsidTr="005E4AE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5E4A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5E4A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1927">
              <w:rPr>
                <w:rFonts w:ascii="Times New Roman" w:hAnsi="Times New Roman"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5E4A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ФИЗИКА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5E4AEC">
            <w:pPr>
              <w:spacing w:after="0" w:line="240" w:lineRule="auto"/>
              <w:jc w:val="center"/>
              <w:rPr>
                <w:rFonts w:ascii="Arial" w:hAnsi="Arial" w:cs="Arial"/>
                <w:color w:val="98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5E4A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5E4A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5E4A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5E4A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5E4A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5E4A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5E4A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56BC" w:rsidRPr="00E81927" w:rsidTr="005E4AE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5E4A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5E4A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1927">
              <w:rPr>
                <w:rFonts w:ascii="Times New Roman" w:hAnsi="Times New Roman"/>
                <w:sz w:val="28"/>
                <w:szCs w:val="28"/>
                <w:lang w:eastAsia="ru-RU"/>
              </w:rPr>
              <w:t>Сроки проведения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5E4A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 сентября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5E4A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(четверг</w:t>
            </w:r>
            <w:r w:rsidRPr="00E81927">
              <w:rPr>
                <w:rFonts w:ascii="Times New Roman" w:hAnsi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5E4A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5E4A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5E4A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5E4A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5E4A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5E4A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5E4A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5E4A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356BC" w:rsidRDefault="002356BC" w:rsidP="00E81927">
      <w:pPr>
        <w:jc w:val="center"/>
      </w:pPr>
    </w:p>
    <w:tbl>
      <w:tblPr>
        <w:tblW w:w="12724" w:type="dxa"/>
        <w:tblCellMar>
          <w:left w:w="0" w:type="dxa"/>
          <w:right w:w="0" w:type="dxa"/>
        </w:tblCellMar>
        <w:tblLook w:val="00A0"/>
      </w:tblPr>
      <w:tblGrid>
        <w:gridCol w:w="313"/>
        <w:gridCol w:w="1374"/>
        <w:gridCol w:w="1068"/>
        <w:gridCol w:w="1528"/>
        <w:gridCol w:w="673"/>
        <w:gridCol w:w="1266"/>
        <w:gridCol w:w="1344"/>
        <w:gridCol w:w="1455"/>
        <w:gridCol w:w="1133"/>
        <w:gridCol w:w="970"/>
        <w:gridCol w:w="1600"/>
      </w:tblGrid>
      <w:tr w:rsidR="002356BC" w:rsidRPr="00E81927" w:rsidTr="00F31F15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E8192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E8192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 xml:space="preserve">Фамилия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E8192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E8192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E8192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 xml:space="preserve">Класс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E8192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E8192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Статус (победитель</w:t>
            </w:r>
          </w:p>
          <w:p w:rsidR="002356BC" w:rsidRPr="00E81927" w:rsidRDefault="002356BC" w:rsidP="00E8192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/призер)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E8192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Максимально возможное кол-во баллов по предмету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E8192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Фамилия 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E8192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E8192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 xml:space="preserve">Отчество </w:t>
            </w:r>
          </w:p>
        </w:tc>
      </w:tr>
      <w:tr w:rsidR="002356BC" w:rsidRPr="00E81927" w:rsidTr="00F31F15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45077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45077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Митрофанов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45077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Михаил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45077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45077A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45077A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45077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45077A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3</w:t>
            </w:r>
            <w:r w:rsidRPr="00A140C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45077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45077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45077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Леонидовна</w:t>
            </w:r>
          </w:p>
        </w:tc>
      </w:tr>
      <w:tr w:rsidR="002356BC" w:rsidRPr="00E81927" w:rsidTr="00F31F15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2262DA" w:rsidRDefault="002356BC" w:rsidP="0045077A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ru-RU"/>
              </w:rPr>
            </w:pPr>
            <w:r w:rsidRPr="002262DA">
              <w:rPr>
                <w:rFonts w:ascii="Arial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4507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Сунейкин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4507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Даниил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4507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Олего</w:t>
            </w: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45077A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45077A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4507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45077A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4507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4507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4507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  <w:tr w:rsidR="002356BC" w:rsidRPr="00E81927" w:rsidTr="00F31F15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2262DA" w:rsidRDefault="002356BC" w:rsidP="0045077A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ru-RU"/>
              </w:rPr>
            </w:pPr>
            <w:r w:rsidRPr="002262DA">
              <w:rPr>
                <w:rFonts w:ascii="Arial" w:hAnsi="Arial" w:cs="Arial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4507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Судакова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4507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Арина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4507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45077A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45077A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4507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45077A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4507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4507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4507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  <w:tr w:rsidR="002356BC" w:rsidRPr="00E81927" w:rsidTr="00F31F15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2262DA" w:rsidRDefault="002356BC" w:rsidP="001B164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ru-RU"/>
              </w:rPr>
            </w:pPr>
            <w:r w:rsidRPr="002262DA">
              <w:rPr>
                <w:rFonts w:ascii="Arial" w:hAnsi="Arial" w:cs="Arial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1B164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Гордеев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1B164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Артем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1B164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1B164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1B164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1B164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1B164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1B164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1B164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1B164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  <w:tr w:rsidR="002356BC" w:rsidRPr="00E81927" w:rsidTr="00F31F15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0E671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A140C2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0E671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963AD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Шурбин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0E671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963AD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Даниил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0E671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963AD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0E6717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963AD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0E6717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963AD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0E671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0E6717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3</w:t>
            </w:r>
            <w:r w:rsidRPr="00A140C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0E671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0E671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0E671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Леонидовна</w:t>
            </w:r>
          </w:p>
        </w:tc>
      </w:tr>
      <w:tr w:rsidR="002356BC" w:rsidRPr="00E81927" w:rsidTr="00F31F15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2262DA" w:rsidRDefault="002356BC" w:rsidP="000E6717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ru-RU"/>
              </w:rPr>
            </w:pPr>
            <w:bookmarkStart w:id="0" w:name="_GoBack"/>
            <w:r w:rsidRPr="002262DA">
              <w:rPr>
                <w:rFonts w:ascii="Arial" w:hAnsi="Arial" w:cs="Arial"/>
                <w:bCs/>
                <w:sz w:val="20"/>
                <w:szCs w:val="20"/>
                <w:lang w:eastAsia="ru-RU"/>
              </w:rPr>
              <w:t>2</w:t>
            </w:r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Комиссарова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Ульяна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Олеговна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  <w:tr w:rsidR="002356BC" w:rsidRPr="00E81927" w:rsidTr="00F31F15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Самаркина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Дарья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  <w:tr w:rsidR="002356BC" w:rsidRPr="00E81927" w:rsidTr="00F31F1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0E6717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0E671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Майоров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0E671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Никита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0E671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Николаевич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0E6717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0E6717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0E671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0E6717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0E671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Терентьев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0E671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A140C2" w:rsidRDefault="002356BC" w:rsidP="000E671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Владимирович</w:t>
            </w:r>
          </w:p>
        </w:tc>
      </w:tr>
      <w:tr w:rsidR="002356BC" w:rsidRPr="00E81927" w:rsidTr="00F31F1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Скворцов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Анатолий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Олегович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Терентьев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6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E67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Владимирович</w:t>
            </w:r>
          </w:p>
        </w:tc>
      </w:tr>
      <w:tr w:rsidR="002356BC" w:rsidRPr="00E81927" w:rsidTr="00F31F1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Егорова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Карина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Терентьев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6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Владимирович</w:t>
            </w:r>
          </w:p>
        </w:tc>
      </w:tr>
      <w:tr w:rsidR="002356BC" w:rsidRPr="00E81927" w:rsidTr="00F31F1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Ахметзянова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Амелия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Алмазовна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Терентьев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6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Владимирович</w:t>
            </w:r>
          </w:p>
        </w:tc>
      </w:tr>
      <w:tr w:rsidR="002356BC" w:rsidRPr="00E81927" w:rsidTr="00F31F1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Ванямова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Сергеевна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Терентьев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6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Владимирович</w:t>
            </w:r>
          </w:p>
        </w:tc>
      </w:tr>
      <w:tr w:rsidR="002356BC" w:rsidRPr="00E81927" w:rsidTr="002262DA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Иванова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Виктория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Викторовна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Терентьев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066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Владимирович</w:t>
            </w:r>
          </w:p>
        </w:tc>
      </w:tr>
      <w:tr w:rsidR="002356BC" w:rsidRPr="00E81927" w:rsidTr="00F31F1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F023E8" w:rsidRDefault="002356BC" w:rsidP="00F31F15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F023E8" w:rsidRDefault="002356BC" w:rsidP="00F31F1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Скворцова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F023E8" w:rsidRDefault="002356BC" w:rsidP="00F31F1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Ирина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F023E8" w:rsidRDefault="002356BC" w:rsidP="00F31F1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Олеговна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F023E8" w:rsidRDefault="002356BC" w:rsidP="00F31F15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F023E8" w:rsidRDefault="002356BC" w:rsidP="00F31F15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F023E8" w:rsidRDefault="002356BC" w:rsidP="00F31F1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F023E8" w:rsidRDefault="002356BC" w:rsidP="00F31F15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D82DA5" w:rsidRDefault="002356BC" w:rsidP="00F31F1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D82DA5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Терентьев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D82DA5" w:rsidRDefault="002356BC" w:rsidP="00F31F1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D82DA5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6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D82DA5" w:rsidRDefault="002356BC" w:rsidP="00F31F1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D82DA5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Владимирович</w:t>
            </w:r>
          </w:p>
        </w:tc>
      </w:tr>
      <w:tr w:rsidR="002356BC" w:rsidRPr="00E81927" w:rsidTr="00F31F1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Марина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Валерьевна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Терентьев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6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Владимирович</w:t>
            </w:r>
          </w:p>
        </w:tc>
      </w:tr>
      <w:tr w:rsidR="002356BC" w:rsidRPr="00E81927" w:rsidTr="00F31F1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Иванов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Антон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Николаевич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Терентьев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6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Владимирович</w:t>
            </w:r>
          </w:p>
        </w:tc>
      </w:tr>
      <w:tr w:rsidR="002356BC" w:rsidRPr="00E81927" w:rsidTr="00F31F1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F31F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F31F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Шурбина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F31F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Анастасия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F31F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Дмитриевна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F31F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Терентьев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6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F31F1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Владимирович</w:t>
            </w:r>
          </w:p>
        </w:tc>
      </w:tr>
      <w:tr w:rsidR="002356BC" w:rsidRPr="00E81927" w:rsidTr="00F31F1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B7713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B771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Давыд</w:t>
            </w: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ова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B771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Анастасия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B771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Юрье</w:t>
            </w: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B7713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B7713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B771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B7713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B771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Терентьев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B771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6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B771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Владимирович</w:t>
            </w:r>
          </w:p>
        </w:tc>
      </w:tr>
      <w:tr w:rsidR="002356BC" w:rsidRPr="00E81927" w:rsidTr="00F31F1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B7713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B771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Блинова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B771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Виктория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B771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Валерьевна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B7713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B7713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B771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B7713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B771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Терентьев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B771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B771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Владимирович</w:t>
            </w:r>
          </w:p>
        </w:tc>
      </w:tr>
    </w:tbl>
    <w:p w:rsidR="002356BC" w:rsidRDefault="002356BC" w:rsidP="00B77135"/>
    <w:tbl>
      <w:tblPr>
        <w:tblW w:w="12750" w:type="dxa"/>
        <w:tblCellMar>
          <w:left w:w="0" w:type="dxa"/>
          <w:right w:w="0" w:type="dxa"/>
        </w:tblCellMar>
        <w:tblLook w:val="00A0"/>
      </w:tblPr>
      <w:tblGrid>
        <w:gridCol w:w="257"/>
        <w:gridCol w:w="1393"/>
        <w:gridCol w:w="1166"/>
        <w:gridCol w:w="1650"/>
        <w:gridCol w:w="595"/>
        <w:gridCol w:w="1228"/>
        <w:gridCol w:w="1349"/>
        <w:gridCol w:w="1374"/>
        <w:gridCol w:w="1168"/>
        <w:gridCol w:w="970"/>
        <w:gridCol w:w="1600"/>
      </w:tblGrid>
      <w:tr w:rsidR="002356BC" w:rsidRPr="00E81927" w:rsidTr="002262DA">
        <w:trPr>
          <w:trHeight w:val="315"/>
        </w:trPr>
        <w:tc>
          <w:tcPr>
            <w:tcW w:w="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F023E8" w:rsidRDefault="002356BC" w:rsidP="007B509F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F023E8" w:rsidRDefault="002356BC" w:rsidP="007B509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Кубайкина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F023E8" w:rsidRDefault="002356BC" w:rsidP="007B509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Снежана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F023E8" w:rsidRDefault="002356BC" w:rsidP="007B509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Олеговна</w:t>
            </w:r>
          </w:p>
        </w:tc>
        <w:tc>
          <w:tcPr>
            <w:tcW w:w="60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F023E8" w:rsidRDefault="002356BC" w:rsidP="007B509F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F023E8" w:rsidRDefault="002356BC" w:rsidP="007B509F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F023E8" w:rsidRDefault="002356BC" w:rsidP="007B509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F023E8" w:rsidRDefault="002356BC" w:rsidP="007B509F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7B509F" w:rsidRDefault="002356BC" w:rsidP="007B509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B509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Терентьев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7B509F" w:rsidRDefault="002356BC" w:rsidP="007B509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B509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7B509F" w:rsidRDefault="002356BC" w:rsidP="007B509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B509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Владимирович</w:t>
            </w:r>
          </w:p>
        </w:tc>
      </w:tr>
      <w:tr w:rsidR="002356BC" w:rsidRPr="00E81927" w:rsidTr="002262DA">
        <w:trPr>
          <w:trHeight w:val="315"/>
        </w:trPr>
        <w:tc>
          <w:tcPr>
            <w:tcW w:w="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Дворцов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Алексей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Олегович</w:t>
            </w:r>
          </w:p>
        </w:tc>
        <w:tc>
          <w:tcPr>
            <w:tcW w:w="60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Терентьев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Владимирович</w:t>
            </w:r>
          </w:p>
        </w:tc>
      </w:tr>
      <w:tr w:rsidR="002356BC" w:rsidRPr="00E81927" w:rsidTr="002262DA">
        <w:trPr>
          <w:trHeight w:val="315"/>
        </w:trPr>
        <w:tc>
          <w:tcPr>
            <w:tcW w:w="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Судак</w:t>
            </w: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Петр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Юрье</w:t>
            </w: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вич</w:t>
            </w:r>
          </w:p>
        </w:tc>
        <w:tc>
          <w:tcPr>
            <w:tcW w:w="60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Терентьев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Владимирович</w:t>
            </w:r>
          </w:p>
        </w:tc>
      </w:tr>
      <w:tr w:rsidR="002356BC" w:rsidRPr="00E81927" w:rsidTr="002262DA">
        <w:trPr>
          <w:trHeight w:val="315"/>
        </w:trPr>
        <w:tc>
          <w:tcPr>
            <w:tcW w:w="26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Комиссаров</w:t>
            </w:r>
          </w:p>
        </w:tc>
        <w:tc>
          <w:tcPr>
            <w:tcW w:w="11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Кирилл</w:t>
            </w:r>
          </w:p>
        </w:tc>
        <w:tc>
          <w:tcPr>
            <w:tcW w:w="152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Виктор</w:t>
            </w: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ович</w:t>
            </w:r>
          </w:p>
        </w:tc>
        <w:tc>
          <w:tcPr>
            <w:tcW w:w="6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4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Терентьев</w:t>
            </w:r>
          </w:p>
        </w:tc>
        <w:tc>
          <w:tcPr>
            <w:tcW w:w="9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6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7B50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Владимирович</w:t>
            </w:r>
          </w:p>
        </w:tc>
      </w:tr>
      <w:tr w:rsidR="002356BC" w:rsidRPr="00E81927" w:rsidTr="002262DA">
        <w:trPr>
          <w:trHeight w:val="315"/>
        </w:trPr>
        <w:tc>
          <w:tcPr>
            <w:tcW w:w="26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7B509F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963AD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7B509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963AD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Ембулдин</w:t>
            </w:r>
          </w:p>
        </w:tc>
        <w:tc>
          <w:tcPr>
            <w:tcW w:w="11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7B509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963AD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Александр</w:t>
            </w:r>
          </w:p>
        </w:tc>
        <w:tc>
          <w:tcPr>
            <w:tcW w:w="152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7B509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963AD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Юрьевич</w:t>
            </w:r>
          </w:p>
        </w:tc>
        <w:tc>
          <w:tcPr>
            <w:tcW w:w="6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7B509F">
            <w:pPr>
              <w:shd w:val="clear" w:color="auto" w:fill="FFFFFF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963AD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7B509F">
            <w:pPr>
              <w:shd w:val="clear" w:color="auto" w:fill="FFFFFF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963AD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7B509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963AD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14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7B509F">
            <w:pPr>
              <w:shd w:val="clear" w:color="auto" w:fill="FFFFFF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963AD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7B509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963AD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9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7B509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963AD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6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7B509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963AD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Леонидовна</w:t>
            </w:r>
          </w:p>
        </w:tc>
      </w:tr>
      <w:tr w:rsidR="002356BC" w:rsidRPr="00E81927" w:rsidTr="002262DA">
        <w:trPr>
          <w:trHeight w:val="315"/>
        </w:trPr>
        <w:tc>
          <w:tcPr>
            <w:tcW w:w="26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7B509F" w:rsidRDefault="002356BC" w:rsidP="007B509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B509F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7B509F" w:rsidRDefault="002356BC" w:rsidP="007B509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B509F">
              <w:rPr>
                <w:rFonts w:ascii="Arial" w:hAnsi="Arial" w:cs="Arial"/>
                <w:sz w:val="20"/>
                <w:szCs w:val="20"/>
                <w:lang w:eastAsia="ru-RU"/>
              </w:rPr>
              <w:t>Блинов</w:t>
            </w:r>
          </w:p>
        </w:tc>
        <w:tc>
          <w:tcPr>
            <w:tcW w:w="11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7B509F" w:rsidRDefault="002356BC" w:rsidP="007B509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B509F">
              <w:rPr>
                <w:rFonts w:ascii="Arial" w:hAnsi="Arial" w:cs="Arial"/>
                <w:sz w:val="20"/>
                <w:szCs w:val="20"/>
                <w:lang w:eastAsia="ru-RU"/>
              </w:rPr>
              <w:t>Станислав</w:t>
            </w:r>
          </w:p>
        </w:tc>
        <w:tc>
          <w:tcPr>
            <w:tcW w:w="152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7B509F" w:rsidRDefault="002356BC" w:rsidP="007B509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B509F">
              <w:rPr>
                <w:rFonts w:ascii="Arial" w:hAnsi="Arial" w:cs="Arial"/>
                <w:sz w:val="20"/>
                <w:szCs w:val="20"/>
                <w:lang w:eastAsia="ru-RU"/>
              </w:rPr>
              <w:t>Игоревич</w:t>
            </w:r>
          </w:p>
        </w:tc>
        <w:tc>
          <w:tcPr>
            <w:tcW w:w="6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7B509F" w:rsidRDefault="002356BC" w:rsidP="007B509F">
            <w:pPr>
              <w:shd w:val="clear" w:color="auto" w:fill="FFFFFF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B509F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7B509F" w:rsidRDefault="002356BC" w:rsidP="007B509F">
            <w:pPr>
              <w:shd w:val="clear" w:color="auto" w:fill="FFFFFF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B509F">
              <w:rPr>
                <w:rFonts w:ascii="Arial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7B509F" w:rsidRDefault="002356BC" w:rsidP="007B509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4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7B509F" w:rsidRDefault="002356BC" w:rsidP="007B509F">
            <w:pPr>
              <w:shd w:val="clear" w:color="auto" w:fill="FFFFFF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B509F">
              <w:rPr>
                <w:rFonts w:ascii="Arial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7B509F" w:rsidRDefault="002356BC" w:rsidP="007B509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B509F">
              <w:rPr>
                <w:rFonts w:ascii="Arial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9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7B509F" w:rsidRDefault="002356BC" w:rsidP="007B509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B509F">
              <w:rPr>
                <w:rFonts w:ascii="Arial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6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7B509F" w:rsidRDefault="002356BC" w:rsidP="007B509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B509F">
              <w:rPr>
                <w:rFonts w:ascii="Arial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  <w:tr w:rsidR="002356BC" w:rsidRPr="00E81927" w:rsidTr="002262DA">
        <w:trPr>
          <w:trHeight w:val="315"/>
        </w:trPr>
        <w:tc>
          <w:tcPr>
            <w:tcW w:w="26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7B509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5E4AEC" w:rsidRDefault="002356BC" w:rsidP="007B509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Комиссарова</w:t>
            </w:r>
          </w:p>
        </w:tc>
        <w:tc>
          <w:tcPr>
            <w:tcW w:w="11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5E4AEC" w:rsidRDefault="002356BC" w:rsidP="007B509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Кристина</w:t>
            </w:r>
          </w:p>
        </w:tc>
        <w:tc>
          <w:tcPr>
            <w:tcW w:w="152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5E4AEC" w:rsidRDefault="002356BC" w:rsidP="007B509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Олеговна</w:t>
            </w:r>
          </w:p>
        </w:tc>
        <w:tc>
          <w:tcPr>
            <w:tcW w:w="6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5E4AEC" w:rsidRDefault="002356BC" w:rsidP="007B509F">
            <w:pPr>
              <w:shd w:val="clear" w:color="auto" w:fill="FFFFFF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5E4AEC" w:rsidRDefault="002356BC" w:rsidP="007B509F">
            <w:pPr>
              <w:shd w:val="clear" w:color="auto" w:fill="FFFFFF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5E4AEC" w:rsidRDefault="002356BC" w:rsidP="007B509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4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5E4AEC" w:rsidRDefault="002356BC" w:rsidP="007B509F">
            <w:pPr>
              <w:shd w:val="clear" w:color="auto" w:fill="FFFFFF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5E4AEC" w:rsidRDefault="002356BC" w:rsidP="007B509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9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5E4AEC" w:rsidRDefault="002356BC" w:rsidP="007B509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6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5E4AEC" w:rsidRDefault="002356BC" w:rsidP="007B509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  <w:tr w:rsidR="002356BC" w:rsidRPr="00E81927" w:rsidTr="002262DA">
        <w:trPr>
          <w:trHeight w:val="315"/>
        </w:trPr>
        <w:tc>
          <w:tcPr>
            <w:tcW w:w="26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2262DA" w:rsidRDefault="002356BC" w:rsidP="009963AD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2262D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2262DA" w:rsidRDefault="002356BC" w:rsidP="009963A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2262D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Егоров</w:t>
            </w:r>
          </w:p>
        </w:tc>
        <w:tc>
          <w:tcPr>
            <w:tcW w:w="11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2262DA" w:rsidRDefault="002356BC" w:rsidP="009963A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2262D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Игорь</w:t>
            </w:r>
          </w:p>
        </w:tc>
        <w:tc>
          <w:tcPr>
            <w:tcW w:w="152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2262DA" w:rsidRDefault="002356BC" w:rsidP="009963A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2262D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6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2262DA" w:rsidRDefault="002356BC" w:rsidP="009963AD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2262D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2262DA" w:rsidRDefault="002356BC" w:rsidP="009963AD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2262D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2262DA" w:rsidRDefault="002356BC" w:rsidP="009963A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2262D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14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2262DA" w:rsidRDefault="002356BC" w:rsidP="009963AD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2262D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2262DA" w:rsidRDefault="002356BC" w:rsidP="009963A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2262D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Терентьев</w:t>
            </w:r>
          </w:p>
        </w:tc>
        <w:tc>
          <w:tcPr>
            <w:tcW w:w="9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2262DA" w:rsidRDefault="002356BC" w:rsidP="009963A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2262D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6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2262DA" w:rsidRDefault="002356BC" w:rsidP="009963A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2262D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Владимирович</w:t>
            </w:r>
          </w:p>
        </w:tc>
      </w:tr>
      <w:tr w:rsidR="002356BC" w:rsidRPr="00E81927" w:rsidTr="002262DA">
        <w:trPr>
          <w:trHeight w:val="315"/>
        </w:trPr>
        <w:tc>
          <w:tcPr>
            <w:tcW w:w="26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9963A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5E4AEC" w:rsidRDefault="002356BC" w:rsidP="009963AD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Шурбина</w:t>
            </w:r>
          </w:p>
        </w:tc>
        <w:tc>
          <w:tcPr>
            <w:tcW w:w="11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5E4AEC" w:rsidRDefault="002356BC" w:rsidP="009963AD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Эльза</w:t>
            </w:r>
          </w:p>
        </w:tc>
        <w:tc>
          <w:tcPr>
            <w:tcW w:w="152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5E4AEC" w:rsidRDefault="002356BC" w:rsidP="009963AD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Радиславовна</w:t>
            </w:r>
          </w:p>
        </w:tc>
        <w:tc>
          <w:tcPr>
            <w:tcW w:w="6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5E4AEC" w:rsidRDefault="002356BC" w:rsidP="009963AD">
            <w:pPr>
              <w:shd w:val="clear" w:color="auto" w:fill="FFFFFF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E4AEC">
              <w:rPr>
                <w:rFonts w:ascii="Arial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9963A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9963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14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9963A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9963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Терентьев</w:t>
            </w:r>
          </w:p>
        </w:tc>
        <w:tc>
          <w:tcPr>
            <w:tcW w:w="9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9963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6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9963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Владимирович</w:t>
            </w:r>
          </w:p>
        </w:tc>
      </w:tr>
      <w:tr w:rsidR="002356BC" w:rsidRPr="00E81927" w:rsidTr="002262DA">
        <w:trPr>
          <w:trHeight w:val="315"/>
        </w:trPr>
        <w:tc>
          <w:tcPr>
            <w:tcW w:w="26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9963A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9963AD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963AD">
              <w:rPr>
                <w:rFonts w:ascii="Arial" w:hAnsi="Arial" w:cs="Arial"/>
                <w:sz w:val="20"/>
                <w:szCs w:val="20"/>
                <w:lang w:eastAsia="ru-RU"/>
              </w:rPr>
              <w:t>Зайцев</w:t>
            </w:r>
          </w:p>
        </w:tc>
        <w:tc>
          <w:tcPr>
            <w:tcW w:w="11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9963AD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963AD">
              <w:rPr>
                <w:rFonts w:ascii="Arial" w:hAnsi="Arial" w:cs="Arial"/>
                <w:sz w:val="20"/>
                <w:szCs w:val="20"/>
                <w:lang w:eastAsia="ru-RU"/>
              </w:rPr>
              <w:t>Даниил</w:t>
            </w:r>
          </w:p>
        </w:tc>
        <w:tc>
          <w:tcPr>
            <w:tcW w:w="152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9963AD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963AD">
              <w:rPr>
                <w:rFonts w:ascii="Arial" w:hAnsi="Arial" w:cs="Arial"/>
                <w:sz w:val="20"/>
                <w:szCs w:val="20"/>
                <w:lang w:eastAsia="ru-RU"/>
              </w:rPr>
              <w:t>Николаевич</w:t>
            </w:r>
          </w:p>
        </w:tc>
        <w:tc>
          <w:tcPr>
            <w:tcW w:w="6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9963AD">
            <w:pPr>
              <w:shd w:val="clear" w:color="auto" w:fill="FFFFFF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963AD">
              <w:rPr>
                <w:rFonts w:ascii="Arial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9963A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9963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14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9963A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9963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Терентьев</w:t>
            </w:r>
          </w:p>
        </w:tc>
        <w:tc>
          <w:tcPr>
            <w:tcW w:w="9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9963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6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9963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Владимирович</w:t>
            </w:r>
          </w:p>
        </w:tc>
      </w:tr>
      <w:tr w:rsidR="002356BC" w:rsidRPr="00E81927" w:rsidTr="002262DA">
        <w:trPr>
          <w:trHeight w:val="315"/>
        </w:trPr>
        <w:tc>
          <w:tcPr>
            <w:tcW w:w="26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2262DA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2262DA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Енилина</w:t>
            </w:r>
          </w:p>
        </w:tc>
        <w:tc>
          <w:tcPr>
            <w:tcW w:w="11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2262DA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Дарья</w:t>
            </w:r>
          </w:p>
        </w:tc>
        <w:tc>
          <w:tcPr>
            <w:tcW w:w="152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2262DA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Сергеевна</w:t>
            </w:r>
          </w:p>
        </w:tc>
        <w:tc>
          <w:tcPr>
            <w:tcW w:w="6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2262DA">
            <w:pPr>
              <w:shd w:val="clear" w:color="auto" w:fill="FFFFFF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2262DA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2262D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4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2262DA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2262D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Терентьев</w:t>
            </w:r>
          </w:p>
        </w:tc>
        <w:tc>
          <w:tcPr>
            <w:tcW w:w="9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2262D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6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2262D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Владимирович</w:t>
            </w:r>
          </w:p>
        </w:tc>
      </w:tr>
      <w:tr w:rsidR="002356BC" w:rsidRPr="00E81927" w:rsidTr="002262DA">
        <w:trPr>
          <w:trHeight w:val="315"/>
        </w:trPr>
        <w:tc>
          <w:tcPr>
            <w:tcW w:w="26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2262DA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2262DA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Блинова</w:t>
            </w:r>
          </w:p>
        </w:tc>
        <w:tc>
          <w:tcPr>
            <w:tcW w:w="116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2262DA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Диана</w:t>
            </w:r>
          </w:p>
        </w:tc>
        <w:tc>
          <w:tcPr>
            <w:tcW w:w="15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2262DA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Радиславовна</w:t>
            </w:r>
          </w:p>
        </w:tc>
        <w:tc>
          <w:tcPr>
            <w:tcW w:w="6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9963AD" w:rsidRDefault="002356BC" w:rsidP="002262DA">
            <w:pPr>
              <w:shd w:val="clear" w:color="auto" w:fill="FFFFFF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2262DA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2262D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4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Default="002356BC" w:rsidP="002262DA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2262D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Терентьев</w:t>
            </w:r>
          </w:p>
        </w:tc>
        <w:tc>
          <w:tcPr>
            <w:tcW w:w="9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2262D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356BC" w:rsidRPr="00E81927" w:rsidRDefault="002356BC" w:rsidP="002262D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Владимирович</w:t>
            </w:r>
          </w:p>
        </w:tc>
      </w:tr>
    </w:tbl>
    <w:p w:rsidR="002356BC" w:rsidRDefault="002356BC" w:rsidP="002262DA">
      <w:pPr>
        <w:tabs>
          <w:tab w:val="left" w:pos="234"/>
        </w:tabs>
      </w:pPr>
      <w:r>
        <w:tab/>
      </w:r>
    </w:p>
    <w:p w:rsidR="002356BC" w:rsidRDefault="002356BC" w:rsidP="002262DA">
      <w:pPr>
        <w:tabs>
          <w:tab w:val="left" w:pos="234"/>
        </w:tabs>
      </w:pPr>
      <w:r>
        <w:t>Итого: 31 участник</w:t>
      </w:r>
    </w:p>
    <w:p w:rsidR="002356BC" w:rsidRDefault="002356BC" w:rsidP="0016552B">
      <w:pPr>
        <w:shd w:val="clear" w:color="auto" w:fill="FFFFFF"/>
        <w:jc w:val="center"/>
      </w:pPr>
    </w:p>
    <w:p w:rsidR="002356BC" w:rsidRDefault="002356BC" w:rsidP="00E81927">
      <w:pPr>
        <w:jc w:val="center"/>
      </w:pPr>
    </w:p>
    <w:sectPr w:rsidR="002356BC" w:rsidSect="00E8192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B5F"/>
    <w:rsid w:val="00042E58"/>
    <w:rsid w:val="000661C4"/>
    <w:rsid w:val="000E6717"/>
    <w:rsid w:val="0016552B"/>
    <w:rsid w:val="001B1644"/>
    <w:rsid w:val="002262DA"/>
    <w:rsid w:val="002356BC"/>
    <w:rsid w:val="00376A42"/>
    <w:rsid w:val="0045077A"/>
    <w:rsid w:val="005E4AEC"/>
    <w:rsid w:val="00603546"/>
    <w:rsid w:val="00635484"/>
    <w:rsid w:val="006441C2"/>
    <w:rsid w:val="00706B5F"/>
    <w:rsid w:val="00711177"/>
    <w:rsid w:val="007B509F"/>
    <w:rsid w:val="009963AD"/>
    <w:rsid w:val="00A140C2"/>
    <w:rsid w:val="00AB62F0"/>
    <w:rsid w:val="00B77135"/>
    <w:rsid w:val="00CA72D5"/>
    <w:rsid w:val="00D82DA5"/>
    <w:rsid w:val="00E81927"/>
    <w:rsid w:val="00F023E8"/>
    <w:rsid w:val="00F31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A42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76A4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6A42"/>
    <w:rPr>
      <w:rFonts w:ascii="Arial" w:hAnsi="Arial" w:cs="Arial"/>
      <w:b/>
      <w:bCs/>
      <w:kern w:val="32"/>
      <w:sz w:val="32"/>
      <w:szCs w:val="32"/>
    </w:rPr>
  </w:style>
  <w:style w:type="character" w:styleId="Emphasis">
    <w:name w:val="Emphasis"/>
    <w:basedOn w:val="DefaultParagraphFont"/>
    <w:uiPriority w:val="99"/>
    <w:qFormat/>
    <w:rsid w:val="00376A42"/>
    <w:rPr>
      <w:rFonts w:cs="Times New Roman"/>
      <w:i/>
      <w:iCs/>
    </w:rPr>
  </w:style>
  <w:style w:type="paragraph" w:styleId="NoSpacing">
    <w:name w:val="No Spacing"/>
    <w:link w:val="NoSpacingChar"/>
    <w:uiPriority w:val="99"/>
    <w:qFormat/>
    <w:rsid w:val="00376A42"/>
    <w:rPr>
      <w:rFonts w:eastAsia="Times New Roman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376A42"/>
    <w:rPr>
      <w:rFonts w:ascii="Calibri" w:hAnsi="Calibri" w:cs="Times New Roman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1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396</Words>
  <Characters>2258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школьного этапа ВОШ/ РОШ 2017-2018 учебного года</dc:title>
  <dc:subject/>
  <dc:creator>Елена Зайцева</dc:creator>
  <cp:keywords/>
  <dc:description/>
  <cp:lastModifiedBy>ЗДВР</cp:lastModifiedBy>
  <cp:revision>2</cp:revision>
  <dcterms:created xsi:type="dcterms:W3CDTF">2017-10-19T05:45:00Z</dcterms:created>
  <dcterms:modified xsi:type="dcterms:W3CDTF">2017-10-19T05:45:00Z</dcterms:modified>
</cp:coreProperties>
</file>